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63"/>
        <w:gridCol w:w="4530"/>
        <w:gridCol w:w="3686"/>
        <w:gridCol w:w="6"/>
      </w:tblGrid>
      <w:tr w:rsidR="002F054A" w:rsidRPr="003B7C5A" w:rsidTr="00DE69B4">
        <w:trPr>
          <w:gridAfter w:val="1"/>
          <w:wAfter w:w="6" w:type="dxa"/>
          <w:trHeight w:val="617"/>
          <w:tblHeader/>
        </w:trPr>
        <w:tc>
          <w:tcPr>
            <w:tcW w:w="9379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50F6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E69B4">
        <w:trPr>
          <w:tblHeader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DE69B4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8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DE69B4" w:rsidP="00DE69B4">
            <w:pPr>
              <w:pStyle w:val="FootnoteText"/>
              <w:ind w:left="-104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ระดับ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</w:p>
        </w:tc>
      </w:tr>
      <w:tr w:rsidR="002F054A" w:rsidRPr="003B7C5A" w:rsidTr="00DE69B4">
        <w:trPr>
          <w:gridAfter w:val="1"/>
          <w:wAfter w:w="6" w:type="dxa"/>
        </w:trPr>
        <w:tc>
          <w:tcPr>
            <w:tcW w:w="5693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DE69B4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DE69B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E69B4"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DE69B4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E69B4"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02 232 4000 ต่อ 2002</w:t>
            </w:r>
          </w:p>
        </w:tc>
      </w:tr>
      <w:tr w:rsidR="002F054A" w:rsidRPr="003B7C5A" w:rsidTr="00DE69B4">
        <w:trPr>
          <w:gridAfter w:val="1"/>
          <w:wAfter w:w="6" w:type="dxa"/>
        </w:trPr>
        <w:tc>
          <w:tcPr>
            <w:tcW w:w="5693" w:type="dxa"/>
            <w:gridSpan w:val="2"/>
            <w:tcBorders>
              <w:right w:val="nil"/>
            </w:tcBorders>
          </w:tcPr>
          <w:p w:rsidR="00DE69B4" w:rsidRPr="00083CC3" w:rsidRDefault="002F054A" w:rsidP="00DE69B4">
            <w:pPr>
              <w:pStyle w:val="FootnoteText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DE69B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DE69B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นายสุพัชรพงษ์ บ</w:t>
            </w:r>
            <w:r w:rsidR="00DE69B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ัว</w:t>
            </w:r>
            <w:r w:rsidR="00DE69B4"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นาค</w:t>
            </w:r>
            <w:r w:rsidR="00DE69B4"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DE69B4"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</w:t>
            </w:r>
          </w:p>
          <w:p w:rsidR="00DE69B4" w:rsidRPr="00083CC3" w:rsidRDefault="00DE69B4" w:rsidP="00DE69B4">
            <w:pPr>
              <w:pStyle w:val="FootnoteText"/>
              <w:tabs>
                <w:tab w:val="left" w:pos="1418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นางสาวธนิภัสสร คงจุ้ย</w:t>
            </w:r>
          </w:p>
          <w:p w:rsidR="00DE69B4" w:rsidRPr="00083CC3" w:rsidRDefault="00DE69B4" w:rsidP="00DE69B4">
            <w:pPr>
              <w:pStyle w:val="FootnoteText"/>
              <w:tabs>
                <w:tab w:val="left" w:pos="1418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นางสาววราพร ปาสา</w:t>
            </w:r>
          </w:p>
          <w:p w:rsidR="00DE69B4" w:rsidRPr="00083CC3" w:rsidRDefault="00DE69B4" w:rsidP="00DE69B4">
            <w:pPr>
              <w:pStyle w:val="FootnoteText"/>
              <w:tabs>
                <w:tab w:val="left" w:pos="1418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นายเกรียงศักดิ์ เหล็กดี</w:t>
            </w:r>
          </w:p>
          <w:p w:rsidR="00DE69B4" w:rsidRPr="00083CC3" w:rsidRDefault="00DE69B4" w:rsidP="00DE69B4">
            <w:pPr>
              <w:pStyle w:val="FootnoteText"/>
              <w:tabs>
                <w:tab w:val="left" w:pos="1418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นางสาวปิยะนุช ปรางค์มณี</w:t>
            </w:r>
          </w:p>
          <w:p w:rsidR="006C7B37" w:rsidRPr="003B7C5A" w:rsidRDefault="00DE69B4" w:rsidP="00680208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</w:t>
            </w:r>
            <w:r w:rsidR="00AF433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นางสาวลักษณา ภูศรี</w:t>
            </w:r>
            <w:r w:rsidR="0068020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DE69B4" w:rsidRPr="00083CC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02 232 4000 ต่อ 2002</w:t>
            </w:r>
          </w:p>
          <w:p w:rsidR="006C7B37" w:rsidRPr="006C7B37" w:rsidRDefault="006C7B37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594497">
        <w:trPr>
          <w:gridAfter w:val="1"/>
          <w:wAfter w:w="6" w:type="dxa"/>
          <w:trHeight w:val="10080"/>
        </w:trPr>
        <w:tc>
          <w:tcPr>
            <w:tcW w:w="9379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09319F" w:rsidRPr="00426899" w:rsidRDefault="0009319F" w:rsidP="0009319F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42689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42689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09319F" w:rsidRPr="00426899" w:rsidRDefault="0009319F" w:rsidP="0009319F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09319F" w:rsidRPr="00426899" w:rsidRDefault="0009319F" w:rsidP="0009319F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sz w:val="18"/>
                <w:szCs w:val="18"/>
              </w:rPr>
              <w:tab/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E69B4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09319F" w:rsidRPr="00DE69B4" w:rsidRDefault="00DE69B4" w:rsidP="00DE69B4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sz w:val="18"/>
                <w:szCs w:val="18"/>
                <w:cs/>
              </w:rPr>
              <w:tab/>
            </w:r>
            <w:r w:rsidR="0009319F" w:rsidRPr="00426899">
              <w:rPr>
                <w:sz w:val="18"/>
                <w:szCs w:val="18"/>
              </w:rPr>
              <w:sym w:font="Wingdings" w:char="F06C"/>
            </w:r>
            <w:r w:rsidR="0009319F" w:rsidRPr="00DE69B4">
              <w:rPr>
                <w:sz w:val="18"/>
                <w:szCs w:val="18"/>
                <w:cs/>
              </w:rPr>
              <w:t xml:space="preserve"> </w:t>
            </w:r>
            <w:r w:rsidR="0009319F" w:rsidRPr="00DE69B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แผนการดำเนินงานของสำนัก/หน่วยงาน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จัดทำรายงานผลการดำเนินงานตามแผน/ตัวชี้วัด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</w:t>
            </w:r>
          </w:p>
          <w:p w:rsidR="00594497" w:rsidRPr="00594497" w:rsidRDefault="0009319F" w:rsidP="00594497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มีแนวทางการแก้ไข/ พัฒนาปรับปรุงงานให้ดีขึ้น</w:t>
            </w:r>
          </w:p>
          <w:p w:rsidR="0009319F" w:rsidRPr="00426899" w:rsidRDefault="00DE69B4" w:rsidP="0009319F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lastRenderedPageBreak/>
              <w:tab/>
            </w:r>
            <w:r w:rsidR="0009319F" w:rsidRPr="00426899">
              <w:rPr>
                <w:sz w:val="18"/>
                <w:szCs w:val="18"/>
              </w:rPr>
              <w:sym w:font="Wingdings" w:char="F06C"/>
            </w:r>
            <w:r w:rsidR="0009319F"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="0009319F"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E69B4" w:rsidRPr="00C93DDF" w:rsidRDefault="0009319F" w:rsidP="00C93DD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09319F" w:rsidRPr="00DE69B4" w:rsidRDefault="00DE69B4" w:rsidP="00DE69B4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sz w:val="18"/>
                <w:szCs w:val="18"/>
              </w:rPr>
              <w:tab/>
            </w:r>
            <w:r w:rsidR="0009319F" w:rsidRPr="00426899">
              <w:rPr>
                <w:sz w:val="18"/>
                <w:szCs w:val="18"/>
              </w:rPr>
              <w:sym w:font="Wingdings" w:char="F06C"/>
            </w:r>
            <w:r w:rsidR="0009319F" w:rsidRPr="00DE69B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9319F" w:rsidRPr="00DE69B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09319F" w:rsidRPr="00426899" w:rsidRDefault="0009319F" w:rsidP="0009319F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/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ประเมินความพึงพอใจของผู้รับบริการและผู้ที่มีส่วนได้ส่วนเสีย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วิเคราะห์ และ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ประเมินความไม่พึงพอใจของผู้รับบริการและผู้ที่มีส่วนได้ส่วนเสีย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สำรวจ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และวิเคราะห์ 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ความต้องการและความคาดหวังของผู้รับบริการและผู้ที่มีส่วนได้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ส่วนเสีย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</w:t>
            </w: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ของผู้รับบริการและผู้ที่มีส่วนได้ส่วนเสีย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) ไปปรับปรุงโครงการ/การดำเนินงานของหน่วยงาน</w:t>
            </w:r>
          </w:p>
          <w:p w:rsidR="0009319F" w:rsidRPr="00426899" w:rsidRDefault="0009319F" w:rsidP="0009319F">
            <w:pPr>
              <w:pStyle w:val="ListParagraph"/>
              <w:spacing w:line="360" w:lineRule="exact"/>
              <w:ind w:left="1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426899">
              <w:rPr>
                <w:sz w:val="18"/>
                <w:szCs w:val="18"/>
              </w:rPr>
              <w:sym w:font="Wingdings" w:char="F06C"/>
            </w:r>
            <w:r w:rsidRPr="00426899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4268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09319F" w:rsidRPr="00661DCD" w:rsidRDefault="0009319F" w:rsidP="0009319F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จัดทำ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คู่มือการปฏิบัติงานที่อยู่ในความรับผิดชอบของสำนัก/หน่วยงาน 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โดย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การจัดทำ</w:t>
            </w:r>
            <w:r w:rsidR="00AE3DC9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</w:r>
            <w:r w:rsidR="00AE3DC9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ab/>
              <w:t>ข้อกำหนด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ที่สำคัญของผลผลิต การบริการ และกระบวนการทำงานที่สำคัญ</w:t>
            </w:r>
          </w:p>
          <w:p w:rsidR="0009319F" w:rsidRPr="002C40A7" w:rsidRDefault="0009319F" w:rsidP="0009319F">
            <w:pPr>
              <w:pStyle w:val="ListParagraph"/>
              <w:numPr>
                <w:ilvl w:val="1"/>
                <w:numId w:val="10"/>
              </w:numPr>
              <w:spacing w:line="360" w:lineRule="exact"/>
              <w:ind w:left="2127" w:hanging="284"/>
              <w:jc w:val="thaiDistribute"/>
              <w:rPr>
                <w:rFonts w:ascii="TH SarabunPSK" w:hAnsi="TH SarabunPSK" w:cs="TH SarabunPSK"/>
                <w:spacing w:val="-1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 xml:space="preserve"> 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มี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การออกแบบผลผลิต การบริการ และกระบวนการทำงานให้เป็นไปตามข้อกำหนดที่สำคัญ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การ</w:t>
            </w:r>
            <w:r w:rsidRPr="002C40A7"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รายงานผลการปฏิบัติงานตามคู่มือการปฏิบัติงาน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0"/>
                <w:sz w:val="30"/>
                <w:szCs w:val="30"/>
                <w:cs/>
              </w:rPr>
              <w:t>เพื่อให้</w:t>
            </w:r>
            <w:r w:rsidRPr="002C40A7">
              <w:rPr>
                <w:rFonts w:ascii="TH SarabunPSK" w:hAnsi="TH SarabunPSK" w:cs="TH SarabunPSK"/>
                <w:spacing w:val="-10"/>
                <w:sz w:val="30"/>
                <w:szCs w:val="30"/>
                <w:cs/>
              </w:rPr>
              <w:t>การปฏิบัติงานเป็นไปตามข้อกำหนดที่สำคัญ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ตัวชี้วัดผลการดำเนินการที่สำคัญของกระบวนการที่สำนัก/หน่วยงาน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ที่</w:t>
            </w:r>
            <w:r w:rsidRPr="00661DC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ใช้ในการควบคุมและปรับปรุงกระบวนการ ผลการดำเนินการและคุณภาพของผลผลิตและการบริการ</w:t>
            </w:r>
            <w:r w:rsidRPr="00661DC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ของสำนัก/หน่วยงาน</w:t>
            </w:r>
          </w:p>
          <w:p w:rsidR="0009319F" w:rsidRPr="00426899" w:rsidRDefault="0009319F" w:rsidP="0009319F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ทำงาน</w:t>
            </w:r>
          </w:p>
          <w:p w:rsidR="00E379B3" w:rsidRPr="0009319F" w:rsidRDefault="0009319F" w:rsidP="0009319F">
            <w:pPr>
              <w:pStyle w:val="ListParagraph"/>
              <w:numPr>
                <w:ilvl w:val="0"/>
                <w:numId w:val="10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ขั้นตอน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/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วิธีการเตรียมความพร้อม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>เพื่อให้การปฏิบัติงานมี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ความต่อเนื่อง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หรือ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การทำให้คืนสู่สภาพเดิม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ในกรณีเกิด</w:t>
            </w:r>
            <w:r w:rsidRPr="00661DCD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ภัยพิบัติหรือภาวะฉุกเฉิน</w:t>
            </w:r>
            <w:r w:rsidRPr="00661DCD">
              <w:rPr>
                <w:rFonts w:ascii="TH SarabunPSK" w:hAnsi="TH SarabunPSK" w:cs="TH SarabunPSK" w:hint="cs"/>
                <w:spacing w:val="-16"/>
                <w:sz w:val="30"/>
                <w:szCs w:val="30"/>
                <w:cs/>
              </w:rPr>
              <w:t xml:space="preserve"> เพื่อให้บริการ/ดำเนินงานได้อย่างต่อเนื่อง ไม่สะดุด/หยุดชะงัก</w:t>
            </w:r>
          </w:p>
        </w:tc>
      </w:tr>
      <w:tr w:rsidR="002F054A" w:rsidRPr="003B7C5A" w:rsidTr="00DE69B4">
        <w:trPr>
          <w:gridAfter w:val="1"/>
          <w:wAfter w:w="6" w:type="dxa"/>
          <w:trHeight w:val="3254"/>
        </w:trPr>
        <w:tc>
          <w:tcPr>
            <w:tcW w:w="9379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70"/>
              <w:gridCol w:w="5403"/>
            </w:tblGrid>
            <w:tr w:rsidR="00A155E3" w:rsidRPr="003B7C5A" w:rsidTr="00370EE2">
              <w:trPr>
                <w:trHeight w:val="454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9319F" w:rsidRPr="003B7C5A" w:rsidTr="00370EE2">
              <w:trPr>
                <w:trHeight w:val="28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09319F" w:rsidRDefault="0009319F" w:rsidP="0009319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370EE2">
              <w:trPr>
                <w:trHeight w:val="28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370EE2">
              <w:trPr>
                <w:trHeight w:val="28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370EE2">
              <w:trPr>
                <w:trHeight w:val="28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09319F" w:rsidRPr="003B7C5A" w:rsidTr="00370EE2">
              <w:trPr>
                <w:trHeight w:val="283"/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319F" w:rsidRPr="00F108FD" w:rsidRDefault="0009319F" w:rsidP="0009319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319F" w:rsidRPr="00426899" w:rsidRDefault="0009319F" w:rsidP="0009319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DE69B4">
        <w:trPr>
          <w:gridAfter w:val="1"/>
          <w:wAfter w:w="6" w:type="dxa"/>
          <w:trHeight w:val="2242"/>
        </w:trPr>
        <w:tc>
          <w:tcPr>
            <w:tcW w:w="9379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61"/>
              <w:gridCol w:w="993"/>
              <w:gridCol w:w="1417"/>
              <w:gridCol w:w="1276"/>
              <w:gridCol w:w="1206"/>
            </w:tblGrid>
            <w:tr w:rsidR="002F054A" w:rsidRPr="003B7C5A" w:rsidTr="00370EE2">
              <w:trPr>
                <w:trHeight w:val="902"/>
                <w:jc w:val="center"/>
              </w:trPr>
              <w:tc>
                <w:tcPr>
                  <w:tcW w:w="43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0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370EE2">
              <w:trPr>
                <w:trHeight w:val="856"/>
                <w:jc w:val="center"/>
              </w:trPr>
              <w:tc>
                <w:tcPr>
                  <w:tcW w:w="4361" w:type="dxa"/>
                </w:tcPr>
                <w:p w:rsidR="004032BC" w:rsidRPr="00B26A52" w:rsidRDefault="0009319F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4268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  <w:r w:rsidRPr="004268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993" w:type="dxa"/>
                </w:tcPr>
                <w:p w:rsidR="004032BC" w:rsidRPr="00AC4F8B" w:rsidRDefault="0009319F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5013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1</w:t>
                  </w:r>
                </w:p>
                <w:p w:rsidR="00750139" w:rsidRDefault="0075013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(7 รายการ)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5013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75013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E69B4">
        <w:trPr>
          <w:gridAfter w:val="1"/>
          <w:wAfter w:w="6" w:type="dxa"/>
          <w:trHeight w:val="842"/>
        </w:trPr>
        <w:tc>
          <w:tcPr>
            <w:tcW w:w="9379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25F8D" w:rsidRPr="00B25F8D" w:rsidRDefault="00B25F8D" w:rsidP="00B25F8D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25F8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สำนักงานบริหารเทคโนโลยีสารสนเทศเพื่อพัฒนาการศึกษา ได้</w:t>
            </w:r>
            <w:r w:rsidRPr="00B25F8D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ดำเนินการตามแนวทางการพัฒนาคุณภาพการบริหารจัดการภาครัฐของสำนักงานคณะกรรมการการอุดมศึกษา</w:t>
            </w:r>
            <w:r w:rsidRPr="00B25F8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916D9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Pr="00B25F8D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 ดังนี้</w:t>
            </w:r>
          </w:p>
          <w:p w:rsidR="00B25F8D" w:rsidRPr="00BB1046" w:rsidRDefault="00B25F8D" w:rsidP="00B25F8D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sz w:val="18"/>
                <w:szCs w:val="18"/>
              </w:rPr>
              <w:tab/>
            </w:r>
            <w:r w:rsidRPr="00BB1046">
              <w:rPr>
                <w:sz w:val="18"/>
                <w:szCs w:val="18"/>
              </w:rPr>
              <w:sym w:font="Wingdings" w:char="F06C"/>
            </w:r>
            <w:r w:rsidRPr="00BB104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การกำกับดูแลองค์การที่ดี</w:t>
            </w:r>
          </w:p>
          <w:p w:rsidR="00B25F8D" w:rsidRDefault="00B25F8D" w:rsidP="00B25F8D">
            <w:pPr>
              <w:pStyle w:val="ListParagraph"/>
              <w:numPr>
                <w:ilvl w:val="1"/>
                <w:numId w:val="8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F83A1D" w:rsidRPr="00F83A1D" w:rsidRDefault="00B25F8D" w:rsidP="00F83A1D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</w:t>
            </w:r>
          </w:p>
          <w:p w:rsidR="00B25F8D" w:rsidRPr="00426899" w:rsidRDefault="00B25F8D" w:rsidP="00B25F8D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B25F8D" w:rsidRPr="00426899" w:rsidRDefault="00B25F8D" w:rsidP="00B25F8D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B25F8D" w:rsidRPr="00426899" w:rsidRDefault="00B25F8D" w:rsidP="00B25F8D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B25F8D" w:rsidRDefault="00B25F8D" w:rsidP="00B25F8D">
            <w:pPr>
              <w:pStyle w:val="ListParagraph"/>
              <w:numPr>
                <w:ilvl w:val="0"/>
                <w:numId w:val="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2821AB" w:rsidRPr="00BB1046" w:rsidRDefault="002821AB" w:rsidP="002821AB">
            <w:pPr>
              <w:spacing w:line="360" w:lineRule="exact"/>
              <w:ind w:left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B1046">
              <w:rPr>
                <w:sz w:val="18"/>
                <w:szCs w:val="18"/>
              </w:rPr>
              <w:sym w:font="Wingdings" w:char="F06C"/>
            </w:r>
            <w:r w:rsidRPr="00BB1046">
              <w:rPr>
                <w:rFonts w:hint="cs"/>
                <w:sz w:val="18"/>
                <w:szCs w:val="18"/>
                <w:cs/>
              </w:rPr>
              <w:t xml:space="preserve"> </w:t>
            </w:r>
            <w:r w:rsidRPr="00BB104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2821AB" w:rsidRPr="00426899" w:rsidRDefault="002821AB" w:rsidP="002821AB">
            <w:pPr>
              <w:pStyle w:val="ListParagraph"/>
              <w:numPr>
                <w:ilvl w:val="1"/>
                <w:numId w:val="8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26899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2821AB" w:rsidRPr="002821AB" w:rsidRDefault="002821AB" w:rsidP="002821AB">
            <w:pPr>
              <w:spacing w:line="360" w:lineRule="exact"/>
              <w:ind w:left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F83A1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แต่งตั้งคณะทำงานบริหารความเสี่ยง</w:t>
            </w:r>
            <w:r w:rsidR="00407AA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สำนักงานบริหารเทคโนโลยีสารสนเทศเพื่อพัฒนาการศึกษา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ประจำปีงบประมาณ พ.ศ. </w:t>
            </w:r>
            <w:r>
              <w:rPr>
                <w:rFonts w:ascii="TH SarabunPSK" w:hAnsi="TH SarabunPSK" w:cs="TH SarabunPSK"/>
                <w:sz w:val="30"/>
                <w:szCs w:val="30"/>
              </w:rPr>
              <w:t>2562</w:t>
            </w:r>
          </w:p>
          <w:p w:rsidR="000A5220" w:rsidRPr="00487609" w:rsidRDefault="000A5220" w:rsidP="002821AB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E69B4">
        <w:trPr>
          <w:gridAfter w:val="1"/>
          <w:wAfter w:w="6" w:type="dxa"/>
          <w:trHeight w:val="841"/>
        </w:trPr>
        <w:tc>
          <w:tcPr>
            <w:tcW w:w="9379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594497" w:rsidRDefault="000A5220" w:rsidP="00594497">
            <w:pPr>
              <w:pStyle w:val="ListParagraph"/>
              <w:numPr>
                <w:ilvl w:val="0"/>
                <w:numId w:val="11"/>
              </w:num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DE69B4">
        <w:trPr>
          <w:gridAfter w:val="1"/>
          <w:wAfter w:w="6" w:type="dxa"/>
          <w:trHeight w:val="838"/>
        </w:trPr>
        <w:tc>
          <w:tcPr>
            <w:tcW w:w="9379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594497" w:rsidRDefault="000A5220" w:rsidP="00594497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DE69B4">
        <w:trPr>
          <w:gridAfter w:val="1"/>
          <w:wAfter w:w="6" w:type="dxa"/>
          <w:trHeight w:val="851"/>
        </w:trPr>
        <w:tc>
          <w:tcPr>
            <w:tcW w:w="9379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17768C" w:rsidRPr="00594497" w:rsidRDefault="0017768C" w:rsidP="00594497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4497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รายการการดำเนินการตามแผนการพัฒนาระบบข้อมูล/ฐานข้อมูลสารสนเทศ</w:t>
            </w:r>
          </w:p>
          <w:p w:rsidR="002F0A94" w:rsidRPr="00594497" w:rsidRDefault="0017768C" w:rsidP="00594497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94497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594497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="00C93DDF" w:rsidRPr="00594497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fldChar w:fldCharType="begin"/>
            </w:r>
            <w:r w:rsidR="00C93DDF" w:rsidRPr="00594497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instrText xml:space="preserve"> HYPERLINK </w:instrText>
            </w:r>
            <w:r w:rsidR="00C93DDF" w:rsidRPr="00594497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instrText>"</w:instrText>
            </w:r>
            <w:r w:rsidR="00C93DDF" w:rsidRPr="00594497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instrText>http</w:instrText>
            </w:r>
            <w:r w:rsidR="00C93DDF" w:rsidRPr="00594497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instrText>://</w:instrText>
            </w:r>
            <w:r w:rsidR="00C93DDF" w:rsidRPr="00594497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instrText>www</w:instrText>
            </w:r>
            <w:r w:rsidR="00C93DDF" w:rsidRPr="00594497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C93DDF" w:rsidRPr="00594497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instrText>uni</w:instrText>
            </w:r>
            <w:r w:rsidR="00C93DDF" w:rsidRPr="00594497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C93DDF" w:rsidRPr="00594497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instrText>net</w:instrText>
            </w:r>
            <w:r w:rsidR="00C93DDF" w:rsidRPr="00594497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instrText>.</w:instrText>
            </w:r>
            <w:r w:rsidR="00C93DDF" w:rsidRPr="00594497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instrText>th</w:instrText>
            </w:r>
            <w:r w:rsidR="00C93DDF" w:rsidRPr="00594497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instrText xml:space="preserve">" </w:instrText>
            </w:r>
            <w:r w:rsidR="00C93DDF" w:rsidRPr="00594497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fldChar w:fldCharType="separate"/>
            </w:r>
            <w:r w:rsidRPr="00594497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www</w:t>
            </w:r>
            <w:r w:rsidRPr="00594497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594497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uni</w:t>
            </w:r>
            <w:proofErr w:type="spellEnd"/>
            <w:r w:rsidRPr="00594497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594497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net</w:t>
            </w:r>
            <w:r w:rsidRPr="00594497">
              <w:rPr>
                <w:rStyle w:val="Hyperlink"/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594497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="00C93DDF" w:rsidRPr="00594497">
              <w:rPr>
                <w:rStyle w:val="Hyperlink"/>
                <w:rFonts w:ascii="TH SarabunPSK" w:hAnsi="TH SarabunPSK" w:cs="TH SarabunPSK"/>
                <w:sz w:val="30"/>
                <w:szCs w:val="30"/>
              </w:rPr>
              <w:fldChar w:fldCharType="end"/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E3DC9">
      <w:headerReference w:type="default" r:id="rId8"/>
      <w:footerReference w:type="even" r:id="rId9"/>
      <w:pgSz w:w="11906" w:h="16838"/>
      <w:pgMar w:top="138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D85" w:rsidRDefault="001D5D85">
      <w:r>
        <w:separator/>
      </w:r>
    </w:p>
  </w:endnote>
  <w:endnote w:type="continuationSeparator" w:id="0">
    <w:p w:rsidR="001D5D85" w:rsidRDefault="001D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D85" w:rsidRDefault="001D5D85">
      <w:r>
        <w:separator/>
      </w:r>
    </w:p>
  </w:footnote>
  <w:footnote w:type="continuationSeparator" w:id="0">
    <w:p w:rsidR="001D5D85" w:rsidRDefault="001D5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0A40F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145BE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145BE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งาน</w:t>
                            </w:r>
                            <w:r w:rsidR="00145BE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0A40F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145BE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145BE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งาน</w:t>
                      </w:r>
                      <w:r w:rsidR="00145BE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231F7"/>
    <w:multiLevelType w:val="hybridMultilevel"/>
    <w:tmpl w:val="459839E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3B1565D2"/>
    <w:multiLevelType w:val="hybridMultilevel"/>
    <w:tmpl w:val="B456C60E"/>
    <w:lvl w:ilvl="0" w:tplc="CAEE9C7C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FFD4351"/>
    <w:multiLevelType w:val="hybridMultilevel"/>
    <w:tmpl w:val="EDA6B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9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4"/>
  </w:num>
  <w:num w:numId="7">
    <w:abstractNumId w:val="3"/>
  </w:num>
  <w:num w:numId="8">
    <w:abstractNumId w:val="6"/>
  </w:num>
  <w:num w:numId="9">
    <w:abstractNumId w:val="1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420D"/>
    <w:rsid w:val="0007652E"/>
    <w:rsid w:val="00086869"/>
    <w:rsid w:val="0009319F"/>
    <w:rsid w:val="000A3286"/>
    <w:rsid w:val="000A40F4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0F6FCE"/>
    <w:rsid w:val="00106E78"/>
    <w:rsid w:val="0012187F"/>
    <w:rsid w:val="00130734"/>
    <w:rsid w:val="00135353"/>
    <w:rsid w:val="00145BE5"/>
    <w:rsid w:val="00154194"/>
    <w:rsid w:val="001618D2"/>
    <w:rsid w:val="0017768C"/>
    <w:rsid w:val="0018175B"/>
    <w:rsid w:val="00185E58"/>
    <w:rsid w:val="001916D9"/>
    <w:rsid w:val="001B140F"/>
    <w:rsid w:val="001B5DAF"/>
    <w:rsid w:val="001B7B75"/>
    <w:rsid w:val="001C07B4"/>
    <w:rsid w:val="001C18FF"/>
    <w:rsid w:val="001C2A69"/>
    <w:rsid w:val="001C39D5"/>
    <w:rsid w:val="001D2FDE"/>
    <w:rsid w:val="001D5D85"/>
    <w:rsid w:val="001E3D89"/>
    <w:rsid w:val="00235C19"/>
    <w:rsid w:val="00251664"/>
    <w:rsid w:val="002632AB"/>
    <w:rsid w:val="00266EF2"/>
    <w:rsid w:val="002821AB"/>
    <w:rsid w:val="002847E9"/>
    <w:rsid w:val="00295D85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0EE2"/>
    <w:rsid w:val="003722D8"/>
    <w:rsid w:val="00382C09"/>
    <w:rsid w:val="00382DD0"/>
    <w:rsid w:val="003B7C5A"/>
    <w:rsid w:val="003C016E"/>
    <w:rsid w:val="003C2C30"/>
    <w:rsid w:val="003C6FBF"/>
    <w:rsid w:val="003E0FCD"/>
    <w:rsid w:val="003E1BC4"/>
    <w:rsid w:val="003E4227"/>
    <w:rsid w:val="003F0CC5"/>
    <w:rsid w:val="004032BC"/>
    <w:rsid w:val="00407AA3"/>
    <w:rsid w:val="00420AFB"/>
    <w:rsid w:val="00426790"/>
    <w:rsid w:val="004306B6"/>
    <w:rsid w:val="0043284A"/>
    <w:rsid w:val="00436A70"/>
    <w:rsid w:val="00443E73"/>
    <w:rsid w:val="00450F60"/>
    <w:rsid w:val="00453A01"/>
    <w:rsid w:val="004572D8"/>
    <w:rsid w:val="00462C24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4497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02D5"/>
    <w:rsid w:val="00637718"/>
    <w:rsid w:val="00642568"/>
    <w:rsid w:val="0068020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0139"/>
    <w:rsid w:val="00757110"/>
    <w:rsid w:val="007605D4"/>
    <w:rsid w:val="00761D8D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62484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961A2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C7B63"/>
    <w:rsid w:val="00AE166A"/>
    <w:rsid w:val="00AE3DC9"/>
    <w:rsid w:val="00AF037B"/>
    <w:rsid w:val="00AF0624"/>
    <w:rsid w:val="00AF1D95"/>
    <w:rsid w:val="00AF4336"/>
    <w:rsid w:val="00B04EAA"/>
    <w:rsid w:val="00B25F8D"/>
    <w:rsid w:val="00B26A52"/>
    <w:rsid w:val="00B5406D"/>
    <w:rsid w:val="00B67D46"/>
    <w:rsid w:val="00B76FCB"/>
    <w:rsid w:val="00B834C3"/>
    <w:rsid w:val="00BA1A21"/>
    <w:rsid w:val="00BB1046"/>
    <w:rsid w:val="00BB2E91"/>
    <w:rsid w:val="00BC4597"/>
    <w:rsid w:val="00BC5E9D"/>
    <w:rsid w:val="00BC746C"/>
    <w:rsid w:val="00C05ABF"/>
    <w:rsid w:val="00C06017"/>
    <w:rsid w:val="00C6134E"/>
    <w:rsid w:val="00C67D71"/>
    <w:rsid w:val="00C93DDF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9B4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45A3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4A6"/>
    <w:rsid w:val="00F777A5"/>
    <w:rsid w:val="00F800B7"/>
    <w:rsid w:val="00F83A1D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E9C016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1776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E9363-FD15-43E7-BCE5-14CC3FE7F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44</TotalTime>
  <Pages>4</Pages>
  <Words>841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18</cp:revision>
  <cp:lastPrinted>2019-05-28T04:45:00Z</cp:lastPrinted>
  <dcterms:created xsi:type="dcterms:W3CDTF">2019-04-04T03:24:00Z</dcterms:created>
  <dcterms:modified xsi:type="dcterms:W3CDTF">2019-06-11T09:18:00Z</dcterms:modified>
</cp:coreProperties>
</file>